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124" w:rsidRPr="00723A52" w:rsidRDefault="009A6124" w:rsidP="00A31B7C">
      <w:pPr>
        <w:jc w:val="center"/>
        <w:rPr>
          <w:rFonts w:ascii="Garamond" w:hAnsi="Garamond" w:cs="Baskerville Cyr Upright"/>
          <w:b/>
          <w:smallCaps/>
          <w:sz w:val="28"/>
          <w:szCs w:val="28"/>
          <w:lang w:val="bg-BG"/>
        </w:rPr>
      </w:pPr>
      <w:r w:rsidRPr="00723A52">
        <w:rPr>
          <w:rFonts w:ascii="Garamond" w:hAnsi="Garamond" w:cs="Baskerville Cyr Upright"/>
          <w:b/>
          <w:smallCaps/>
          <w:sz w:val="28"/>
          <w:szCs w:val="28"/>
          <w:lang w:val="bg-BG"/>
        </w:rPr>
        <w:t xml:space="preserve">Анкетна карта до заинтересовани страни за идентифициране на </w:t>
      </w:r>
    </w:p>
    <w:p w:rsidR="009A6124" w:rsidRPr="00723A52" w:rsidRDefault="009A6124" w:rsidP="00A31B7C">
      <w:pPr>
        <w:pBdr>
          <w:bottom w:val="single" w:sz="6" w:space="1" w:color="auto"/>
        </w:pBdr>
        <w:jc w:val="center"/>
        <w:rPr>
          <w:rFonts w:ascii="Garamond" w:hAnsi="Garamond" w:cs="Baskerville Cyr Upright"/>
          <w:b/>
          <w:smallCaps/>
          <w:sz w:val="28"/>
          <w:szCs w:val="28"/>
          <w:lang w:val="bg-BG"/>
        </w:rPr>
      </w:pPr>
      <w:r w:rsidRPr="00723A52">
        <w:rPr>
          <w:rFonts w:ascii="Garamond" w:hAnsi="Garamond" w:cs="Baskerville Cyr Upright"/>
          <w:b/>
          <w:smallCaps/>
          <w:sz w:val="28"/>
          <w:szCs w:val="28"/>
          <w:lang w:val="bg-BG"/>
        </w:rPr>
        <w:t>иновативно културно събитие</w:t>
      </w:r>
    </w:p>
    <w:p w:rsidR="009A6124" w:rsidRPr="00723A52" w:rsidRDefault="009A6124" w:rsidP="00A31B7C">
      <w:pPr>
        <w:rPr>
          <w:rFonts w:ascii="Garamond" w:hAnsi="Garamond" w:cs="Baskerville Cyr Upright"/>
          <w:b/>
          <w:smallCaps/>
          <w:lang w:val="bg-BG"/>
        </w:rPr>
      </w:pPr>
    </w:p>
    <w:p w:rsidR="009A6124" w:rsidRPr="00723A52" w:rsidRDefault="009A6124" w:rsidP="00A31B7C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1.Местоживеене и месторабота……………………………………………………………………</w:t>
      </w:r>
    </w:p>
    <w:p w:rsidR="009A6124" w:rsidRPr="00723A52" w:rsidRDefault="009A6124" w:rsidP="00A31B7C">
      <w:pPr>
        <w:rPr>
          <w:rFonts w:ascii="Garamond" w:hAnsi="Garamond"/>
          <w:smallCaps/>
          <w:lang w:val="bg-BG"/>
        </w:rPr>
      </w:pPr>
    </w:p>
    <w:p w:rsidR="009A6124" w:rsidRPr="00723A52" w:rsidRDefault="009A6124" w:rsidP="00A31B7C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2.Свързани ли сте по някакъв начин със създаване и организиране на културни събития?</w:t>
      </w:r>
    </w:p>
    <w:p w:rsidR="009A6124" w:rsidRPr="00723A52" w:rsidRDefault="009A6124" w:rsidP="00A31B7C">
      <w:pPr>
        <w:rPr>
          <w:rFonts w:ascii="Garamond" w:hAnsi="Garamond"/>
          <w:lang w:val="bg-BG"/>
        </w:rPr>
      </w:pPr>
    </w:p>
    <w:p w:rsidR="009A6124" w:rsidRPr="00723A52" w:rsidRDefault="009A6124" w:rsidP="00A31B7C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lang w:val="bg-BG"/>
        </w:rPr>
        <w:t>а/ДА</w:t>
      </w:r>
      <w:r w:rsidRPr="00723A52">
        <w:rPr>
          <w:rFonts w:ascii="Garamond" w:hAnsi="Garamond"/>
          <w:lang w:val="bg-BG"/>
        </w:rPr>
        <w:tab/>
      </w:r>
      <w:r w:rsidRPr="00723A52">
        <w:rPr>
          <w:rFonts w:ascii="Garamond" w:hAnsi="Garamond"/>
          <w:lang w:val="bg-BG"/>
        </w:rPr>
        <w:tab/>
      </w:r>
      <w:r w:rsidRPr="00723A52">
        <w:rPr>
          <w:rFonts w:ascii="Garamond" w:hAnsi="Garamond"/>
          <w:lang w:val="bg-BG"/>
        </w:rPr>
        <w:tab/>
      </w:r>
      <w:r w:rsidRPr="00723A52">
        <w:rPr>
          <w:rFonts w:ascii="Garamond" w:hAnsi="Garamond"/>
          <w:lang w:val="bg-BG"/>
        </w:rPr>
        <w:tab/>
      </w:r>
      <w:r w:rsidRPr="00723A52">
        <w:rPr>
          <w:rFonts w:ascii="Garamond" w:hAnsi="Garamond"/>
          <w:lang w:val="bg-BG"/>
        </w:rPr>
        <w:tab/>
        <w:t>б/НЕ</w:t>
      </w:r>
      <w:r w:rsidRPr="00723A52">
        <w:rPr>
          <w:rFonts w:ascii="Garamond" w:hAnsi="Garamond"/>
          <w:lang w:val="bg-BG"/>
        </w:rPr>
        <w:tab/>
      </w:r>
      <w:r w:rsidRPr="00723A52">
        <w:rPr>
          <w:rFonts w:ascii="Garamond" w:hAnsi="Garamond"/>
          <w:lang w:val="bg-BG"/>
        </w:rPr>
        <w:tab/>
      </w:r>
      <w:r w:rsidRPr="00723A52">
        <w:rPr>
          <w:rFonts w:ascii="Garamond" w:hAnsi="Garamond"/>
          <w:lang w:val="bg-BG"/>
        </w:rPr>
        <w:tab/>
      </w:r>
      <w:r w:rsidRPr="00723A52">
        <w:rPr>
          <w:rFonts w:ascii="Garamond" w:hAnsi="Garamond"/>
          <w:lang w:val="bg-BG"/>
        </w:rPr>
        <w:tab/>
        <w:t>в/доброволец/самодеец/хоби</w:t>
      </w:r>
      <w:r w:rsidRPr="00723A52">
        <w:rPr>
          <w:rFonts w:ascii="Garamond" w:hAnsi="Garamond"/>
          <w:lang w:val="bg-BG"/>
        </w:rPr>
        <w:tab/>
      </w:r>
    </w:p>
    <w:p w:rsidR="009A6124" w:rsidRPr="00723A52" w:rsidRDefault="009A6124" w:rsidP="00A31B7C">
      <w:pPr>
        <w:rPr>
          <w:rFonts w:ascii="Garamond" w:hAnsi="Garamond"/>
          <w:smallCaps/>
          <w:lang w:val="bg-BG"/>
        </w:rPr>
      </w:pPr>
    </w:p>
    <w:p w:rsidR="009A6124" w:rsidRPr="00723A52" w:rsidRDefault="009A6124" w:rsidP="00A31B7C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3.Как оценявате културният живот в Община Лясковец?</w:t>
      </w:r>
    </w:p>
    <w:p w:rsidR="009A6124" w:rsidRPr="00723A52" w:rsidRDefault="009A6124" w:rsidP="00A31B7C">
      <w:pPr>
        <w:rPr>
          <w:rFonts w:ascii="Garamond" w:hAnsi="Garamond"/>
          <w:smallCaps/>
          <w:lang w:val="bg-BG"/>
        </w:rPr>
      </w:pPr>
    </w:p>
    <w:p w:rsidR="009A6124" w:rsidRPr="00723A52" w:rsidRDefault="009A6124" w:rsidP="00A31B7C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 xml:space="preserve">а/изключително богат </w:t>
      </w:r>
      <w:r w:rsidRPr="00723A52">
        <w:rPr>
          <w:rFonts w:ascii="Garamond" w:hAnsi="Garamond"/>
          <w:smallCaps/>
          <w:lang w:val="bg-BG"/>
        </w:rPr>
        <w:tab/>
      </w:r>
      <w:r w:rsidRPr="00723A52">
        <w:rPr>
          <w:rFonts w:ascii="Garamond" w:hAnsi="Garamond"/>
          <w:smallCaps/>
          <w:lang w:val="bg-BG"/>
        </w:rPr>
        <w:tab/>
        <w:t>б/нормален</w:t>
      </w:r>
      <w:r w:rsidRPr="00723A52">
        <w:rPr>
          <w:rFonts w:ascii="Garamond" w:hAnsi="Garamond"/>
          <w:smallCaps/>
          <w:lang w:val="bg-BG"/>
        </w:rPr>
        <w:tab/>
      </w:r>
      <w:r w:rsidRPr="00723A52">
        <w:rPr>
          <w:rFonts w:ascii="Garamond" w:hAnsi="Garamond"/>
          <w:smallCaps/>
          <w:lang w:val="bg-BG"/>
        </w:rPr>
        <w:tab/>
        <w:t>в/стандартен</w:t>
      </w:r>
      <w:r w:rsidRPr="00723A52">
        <w:rPr>
          <w:rFonts w:ascii="Garamond" w:hAnsi="Garamond"/>
          <w:smallCaps/>
          <w:lang w:val="bg-BG"/>
        </w:rPr>
        <w:tab/>
        <w:t>г/незадоволителен</w:t>
      </w:r>
    </w:p>
    <w:p w:rsidR="009A6124" w:rsidRPr="00723A52" w:rsidRDefault="009A6124" w:rsidP="00A31B7C">
      <w:pPr>
        <w:rPr>
          <w:rFonts w:ascii="Garamond" w:hAnsi="Garamond"/>
          <w:smallCaps/>
          <w:lang w:val="bg-BG"/>
        </w:rPr>
      </w:pPr>
    </w:p>
    <w:p w:rsidR="009A6124" w:rsidRPr="00723A52" w:rsidRDefault="009A6124" w:rsidP="00A31B7C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4.Как вие лично участвате в празниците/събитията на Лясковец?</w:t>
      </w:r>
    </w:p>
    <w:p w:rsidR="009A6124" w:rsidRPr="00723A52" w:rsidRDefault="009A6124" w:rsidP="00A31B7C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……………………………………………………………………………………………………………..</w:t>
      </w:r>
    </w:p>
    <w:p w:rsidR="009A6124" w:rsidRPr="00723A52" w:rsidRDefault="009A6124" w:rsidP="00A31B7C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……………………………………………………………………………………………………………..</w:t>
      </w:r>
    </w:p>
    <w:p w:rsidR="009A6124" w:rsidRPr="00723A52" w:rsidRDefault="009A6124" w:rsidP="00A31B7C">
      <w:pPr>
        <w:rPr>
          <w:rFonts w:ascii="Garamond" w:hAnsi="Garamond"/>
          <w:smallCaps/>
          <w:lang w:val="bg-BG"/>
        </w:rPr>
      </w:pPr>
    </w:p>
    <w:p w:rsidR="009A6124" w:rsidRPr="00723A52" w:rsidRDefault="009A6124" w:rsidP="00A31B7C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5.Какво е културното събитие, което най-вярно отразява вашата идентичност?</w:t>
      </w:r>
    </w:p>
    <w:p w:rsidR="009A6124" w:rsidRPr="00723A52" w:rsidRDefault="009A6124" w:rsidP="00A31B7C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……………………………………………………………………………………………………………..</w:t>
      </w:r>
    </w:p>
    <w:p w:rsidR="009A6124" w:rsidRPr="00723A52" w:rsidRDefault="009A6124" w:rsidP="00A31B7C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……………………………………………………………………………………………………………..</w:t>
      </w:r>
    </w:p>
    <w:p w:rsidR="009A6124" w:rsidRPr="00723A52" w:rsidRDefault="009A6124" w:rsidP="00A31B7C">
      <w:pPr>
        <w:rPr>
          <w:rFonts w:ascii="Garamond" w:hAnsi="Garamond"/>
          <w:smallCaps/>
          <w:lang w:val="bg-BG"/>
        </w:rPr>
      </w:pPr>
    </w:p>
    <w:p w:rsidR="009A6124" w:rsidRPr="00723A52" w:rsidRDefault="009A6124" w:rsidP="00A31B7C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6.Кое културно събитие ви направи най-голямо впечатление през изминалите години?</w:t>
      </w:r>
    </w:p>
    <w:p w:rsidR="009A6124" w:rsidRPr="00723A52" w:rsidRDefault="009A6124" w:rsidP="002E6157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……………………………………………………………………………………………………………..</w:t>
      </w:r>
    </w:p>
    <w:p w:rsidR="009A6124" w:rsidRPr="00723A52" w:rsidRDefault="009A6124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……………………………………………………………………………………………………………..</w:t>
      </w:r>
    </w:p>
    <w:p w:rsidR="009A6124" w:rsidRPr="00723A52" w:rsidRDefault="009A6124">
      <w:pPr>
        <w:rPr>
          <w:rFonts w:ascii="Garamond" w:hAnsi="Garamond"/>
          <w:smallCaps/>
          <w:lang w:val="bg-BG"/>
        </w:rPr>
      </w:pPr>
    </w:p>
    <w:p w:rsidR="009A6124" w:rsidRPr="00723A52" w:rsidRDefault="009A6124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7.За какво културно иновативно събитие/изява мечтаете да се случи в Лясковец?</w:t>
      </w:r>
    </w:p>
    <w:p w:rsidR="009A6124" w:rsidRPr="00723A52" w:rsidRDefault="009A6124" w:rsidP="002E6157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……………………………………………………………………………………………………………..</w:t>
      </w:r>
    </w:p>
    <w:p w:rsidR="009A6124" w:rsidRPr="00723A52" w:rsidRDefault="009A6124" w:rsidP="002E6157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……………………………………………………………………………………………………………..</w:t>
      </w:r>
    </w:p>
    <w:p w:rsidR="009A6124" w:rsidRPr="00723A52" w:rsidRDefault="009A6124">
      <w:pPr>
        <w:rPr>
          <w:rFonts w:ascii="Garamond" w:hAnsi="Garamond"/>
          <w:smallCaps/>
          <w:lang w:val="bg-BG"/>
        </w:rPr>
      </w:pPr>
    </w:p>
    <w:p w:rsidR="009A6124" w:rsidRPr="00723A52" w:rsidRDefault="009A6124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8.Посочете силните страни на Лясковец:</w:t>
      </w:r>
    </w:p>
    <w:p w:rsidR="009A6124" w:rsidRPr="00723A52" w:rsidRDefault="009A6124">
      <w:pPr>
        <w:rPr>
          <w:rFonts w:ascii="Garamond" w:hAnsi="Garamond"/>
          <w:smallCaps/>
          <w:lang w:val="bg-BG"/>
        </w:rPr>
      </w:pPr>
    </w:p>
    <w:p w:rsidR="009A6124" w:rsidRPr="00723A52" w:rsidRDefault="009A6124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а/Запазени традиции</w:t>
      </w:r>
      <w:r w:rsidRPr="00723A52">
        <w:rPr>
          <w:rFonts w:ascii="Garamond" w:hAnsi="Garamond"/>
          <w:smallCaps/>
          <w:lang w:val="bg-BG"/>
        </w:rPr>
        <w:tab/>
      </w:r>
      <w:r w:rsidRPr="00723A52">
        <w:rPr>
          <w:rFonts w:ascii="Garamond" w:hAnsi="Garamond"/>
          <w:smallCaps/>
          <w:lang w:val="bg-BG"/>
        </w:rPr>
        <w:tab/>
        <w:t>б/градинарството</w:t>
      </w:r>
      <w:r w:rsidRPr="00723A52">
        <w:rPr>
          <w:rFonts w:ascii="Garamond" w:hAnsi="Garamond"/>
          <w:smallCaps/>
          <w:lang w:val="bg-BG"/>
        </w:rPr>
        <w:tab/>
      </w:r>
      <w:r w:rsidRPr="00723A52">
        <w:rPr>
          <w:rFonts w:ascii="Garamond" w:hAnsi="Garamond"/>
          <w:smallCaps/>
          <w:lang w:val="bg-BG"/>
        </w:rPr>
        <w:tab/>
        <w:t>в/традиционните производства</w:t>
      </w:r>
    </w:p>
    <w:p w:rsidR="009A6124" w:rsidRPr="00723A52" w:rsidRDefault="009A6124">
      <w:pPr>
        <w:rPr>
          <w:rFonts w:ascii="Garamond" w:hAnsi="Garamond"/>
          <w:smallCaps/>
          <w:lang w:val="bg-BG"/>
        </w:rPr>
      </w:pPr>
    </w:p>
    <w:p w:rsidR="009A6124" w:rsidRPr="00723A52" w:rsidRDefault="009A6124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 xml:space="preserve">       г/съхранени фолклорни практики</w:t>
      </w:r>
      <w:r w:rsidRPr="00723A52">
        <w:rPr>
          <w:rFonts w:ascii="Garamond" w:hAnsi="Garamond"/>
          <w:smallCaps/>
          <w:lang w:val="bg-BG"/>
        </w:rPr>
        <w:tab/>
      </w:r>
      <w:r w:rsidRPr="00723A52">
        <w:rPr>
          <w:rFonts w:ascii="Garamond" w:hAnsi="Garamond"/>
          <w:smallCaps/>
          <w:lang w:val="bg-BG"/>
        </w:rPr>
        <w:tab/>
        <w:t xml:space="preserve">        д/културно/историческо наследство</w:t>
      </w:r>
    </w:p>
    <w:p w:rsidR="009A6124" w:rsidRPr="00723A52" w:rsidRDefault="009A6124">
      <w:pPr>
        <w:rPr>
          <w:rFonts w:ascii="Garamond" w:hAnsi="Garamond"/>
          <w:smallCaps/>
          <w:lang w:val="bg-BG"/>
        </w:rPr>
      </w:pPr>
    </w:p>
    <w:p w:rsidR="009A6124" w:rsidRPr="00723A52" w:rsidRDefault="009A6124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9.Кое според вас е събитието, което ще събере най-много хора/гости в Лясковец?</w:t>
      </w:r>
    </w:p>
    <w:p w:rsidR="009A6124" w:rsidRPr="00723A52" w:rsidRDefault="009A6124" w:rsidP="002E6157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……………………………………………………………………………………………………………..</w:t>
      </w:r>
    </w:p>
    <w:p w:rsidR="009A6124" w:rsidRPr="00723A52" w:rsidRDefault="009A6124" w:rsidP="002E6157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……………………………………………………………………………………………………………..</w:t>
      </w:r>
    </w:p>
    <w:p w:rsidR="009A6124" w:rsidRPr="00723A52" w:rsidRDefault="009A6124">
      <w:pPr>
        <w:rPr>
          <w:rFonts w:ascii="Garamond" w:hAnsi="Garamond"/>
          <w:smallCaps/>
          <w:lang w:val="bg-BG"/>
        </w:rPr>
      </w:pPr>
    </w:p>
    <w:p w:rsidR="009A6124" w:rsidRPr="00723A52" w:rsidRDefault="009A6124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10.За какво културно пространство мечтаете и къде се чувствате добре в Лясковец?</w:t>
      </w:r>
    </w:p>
    <w:p w:rsidR="009A6124" w:rsidRPr="00723A52" w:rsidRDefault="009A6124" w:rsidP="002E6157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……………………………………………………………………………………………………………..</w:t>
      </w:r>
    </w:p>
    <w:p w:rsidR="009A6124" w:rsidRPr="00723A52" w:rsidRDefault="009A6124" w:rsidP="002E6157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……………………………………………………………………………………………………………..</w:t>
      </w:r>
    </w:p>
    <w:p w:rsidR="009A6124" w:rsidRPr="00723A52" w:rsidRDefault="009A6124">
      <w:pPr>
        <w:rPr>
          <w:rFonts w:ascii="Garamond" w:hAnsi="Garamond"/>
          <w:smallCaps/>
          <w:lang w:val="bg-BG"/>
        </w:rPr>
      </w:pPr>
    </w:p>
    <w:p w:rsidR="009A6124" w:rsidRPr="00723A52" w:rsidRDefault="009A6124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11.Какво е културното събитие в което искате да участвате през 2011г.?</w:t>
      </w:r>
    </w:p>
    <w:p w:rsidR="009A6124" w:rsidRPr="00723A52" w:rsidRDefault="009A6124" w:rsidP="002E6157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……………………………………………………………………………………………………………..</w:t>
      </w:r>
    </w:p>
    <w:p w:rsidR="009A6124" w:rsidRPr="00723A52" w:rsidRDefault="009A6124" w:rsidP="002E6157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……………………………………………………………………………………………………………..</w:t>
      </w:r>
    </w:p>
    <w:p w:rsidR="009A6124" w:rsidRPr="00723A52" w:rsidRDefault="009A6124">
      <w:pPr>
        <w:rPr>
          <w:rFonts w:ascii="Garamond" w:hAnsi="Garamond"/>
          <w:smallCaps/>
          <w:lang w:val="bg-BG"/>
        </w:rPr>
      </w:pPr>
    </w:p>
    <w:p w:rsidR="009A6124" w:rsidRPr="00723A52" w:rsidRDefault="009A6124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12.Изберете едно традиционно събитие на което сте били последно:</w:t>
      </w:r>
    </w:p>
    <w:p w:rsidR="009A6124" w:rsidRPr="00723A52" w:rsidRDefault="009A6124">
      <w:pPr>
        <w:rPr>
          <w:rFonts w:ascii="Garamond" w:hAnsi="Garamond"/>
          <w:smallCaps/>
          <w:lang w:val="bg-BG"/>
        </w:rPr>
      </w:pPr>
    </w:p>
    <w:p w:rsidR="009A6124" w:rsidRPr="00723A52" w:rsidRDefault="009A6124">
      <w:pPr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t>а/празник на града</w:t>
      </w:r>
      <w:r w:rsidRPr="00723A52">
        <w:rPr>
          <w:rFonts w:ascii="Garamond" w:hAnsi="Garamond"/>
          <w:smallCaps/>
          <w:lang w:val="bg-BG"/>
        </w:rPr>
        <w:tab/>
      </w:r>
      <w:r w:rsidRPr="00723A52">
        <w:rPr>
          <w:rFonts w:ascii="Garamond" w:hAnsi="Garamond"/>
          <w:smallCaps/>
          <w:lang w:val="bg-BG"/>
        </w:rPr>
        <w:tab/>
        <w:t>б/трифон зарезан</w:t>
      </w:r>
      <w:r w:rsidRPr="00723A52">
        <w:rPr>
          <w:rFonts w:ascii="Garamond" w:hAnsi="Garamond"/>
          <w:smallCaps/>
          <w:lang w:val="bg-BG"/>
        </w:rPr>
        <w:tab/>
      </w:r>
      <w:r w:rsidRPr="00723A52">
        <w:rPr>
          <w:rFonts w:ascii="Garamond" w:hAnsi="Garamond"/>
          <w:smallCaps/>
          <w:lang w:val="bg-BG"/>
        </w:rPr>
        <w:tab/>
        <w:t>в/традиционни празници от календара</w:t>
      </w:r>
    </w:p>
    <w:p w:rsidR="009A6124" w:rsidRPr="00723A52" w:rsidRDefault="009A6124">
      <w:pPr>
        <w:rPr>
          <w:rFonts w:ascii="Garamond" w:hAnsi="Garamond"/>
          <w:smallCaps/>
          <w:lang w:val="bg-BG"/>
        </w:rPr>
      </w:pPr>
    </w:p>
    <w:p w:rsidR="009A6124" w:rsidRPr="00723A52" w:rsidRDefault="009A6124" w:rsidP="002E6157">
      <w:pPr>
        <w:jc w:val="center"/>
        <w:rPr>
          <w:rFonts w:ascii="Garamond" w:hAnsi="Garamond"/>
          <w:smallCaps/>
          <w:lang w:val="bg-BG"/>
        </w:rPr>
      </w:pPr>
      <w:r w:rsidRPr="00723A52">
        <w:rPr>
          <w:rFonts w:ascii="Garamond" w:hAnsi="Garamond"/>
          <w:smallCaps/>
          <w:lang w:val="bg-BG"/>
        </w:rPr>
        <w:pict>
          <v:rect id="_x0000_i1025" style="width:0;height:1.5pt" o:hralign="center" o:hrstd="t" o:hr="t" fillcolor="#a0a0a0" stroked="f"/>
        </w:pict>
      </w:r>
    </w:p>
    <w:p w:rsidR="009A6124" w:rsidRPr="00723A52" w:rsidRDefault="009A6124" w:rsidP="002E6157">
      <w:pPr>
        <w:jc w:val="center"/>
        <w:rPr>
          <w:rFonts w:ascii="Garamond" w:hAnsi="Garamond"/>
          <w:b/>
          <w:smallCaps/>
          <w:lang w:val="bg-BG"/>
        </w:rPr>
      </w:pPr>
      <w:r w:rsidRPr="00723A52">
        <w:rPr>
          <w:rFonts w:ascii="Garamond" w:hAnsi="Garamond"/>
          <w:b/>
          <w:smallCaps/>
          <w:lang w:val="bg-BG"/>
        </w:rPr>
        <w:t>БЛАГОДАРИМ ЗА ВАШЕТО УЧАСТИЕ. АНКЕТАТА Е АНОНИМНА!</w:t>
      </w:r>
    </w:p>
    <w:sectPr w:rsidR="009A6124" w:rsidRPr="00723A52" w:rsidSect="002E6157">
      <w:headerReference w:type="default" r:id="rId6"/>
      <w:pgSz w:w="11906" w:h="16838"/>
      <w:pgMar w:top="1417" w:right="991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124" w:rsidRDefault="009A6124" w:rsidP="00A31B7C">
      <w:r>
        <w:separator/>
      </w:r>
    </w:p>
  </w:endnote>
  <w:endnote w:type="continuationSeparator" w:id="1">
    <w:p w:rsidR="009A6124" w:rsidRDefault="009A6124" w:rsidP="00A31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askerville Cyr Upright"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124" w:rsidRDefault="009A6124" w:rsidP="00A31B7C">
      <w:r>
        <w:separator/>
      </w:r>
    </w:p>
  </w:footnote>
  <w:footnote w:type="continuationSeparator" w:id="1">
    <w:p w:rsidR="009A6124" w:rsidRDefault="009A6124" w:rsidP="00A31B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124" w:rsidRDefault="009A6124" w:rsidP="00A31B7C">
    <w:pPr>
      <w:pStyle w:val="Header"/>
      <w:tabs>
        <w:tab w:val="clear" w:pos="9072"/>
        <w:tab w:val="right" w:pos="9639"/>
      </w:tabs>
    </w:pPr>
  </w:p>
  <w:p w:rsidR="009A6124" w:rsidRPr="00723A52" w:rsidRDefault="009A6124" w:rsidP="00A31B7C">
    <w:pPr>
      <w:pStyle w:val="Header"/>
      <w:rPr>
        <w:rFonts w:ascii="Garamond" w:hAnsi="Garamond"/>
        <w:color w:val="000000"/>
        <w:sz w:val="16"/>
        <w:szCs w:val="16"/>
        <w:lang w:val="ru-RU"/>
      </w:rPr>
    </w:pPr>
    <w:r w:rsidRPr="00AC1502">
      <w:rPr>
        <w:rFonts w:ascii="Garamond" w:hAnsi="Garamond"/>
        <w:color w:val="000000"/>
        <w:sz w:val="16"/>
        <w:szCs w:val="16"/>
        <w:lang w:val="bg-BG"/>
      </w:rPr>
      <w:t>Община Лясковец-проучване на общественото мнение за идентифициране на иновативно културно събитие –м.декември 2010г.-м.февруари 2011г.</w:t>
    </w:r>
  </w:p>
  <w:p w:rsidR="009A6124" w:rsidRPr="00723A52" w:rsidRDefault="009A6124">
    <w:pPr>
      <w:pStyle w:val="Header"/>
      <w:rPr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1B7C"/>
    <w:rsid w:val="002C56F3"/>
    <w:rsid w:val="002D060B"/>
    <w:rsid w:val="002E6157"/>
    <w:rsid w:val="00305C9C"/>
    <w:rsid w:val="00723A52"/>
    <w:rsid w:val="009A6124"/>
    <w:rsid w:val="00A21EB3"/>
    <w:rsid w:val="00A31B7C"/>
    <w:rsid w:val="00AC1502"/>
    <w:rsid w:val="00B114D8"/>
    <w:rsid w:val="00C36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B7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31B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31B7C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A31B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31B7C"/>
    <w:rPr>
      <w:rFonts w:ascii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A31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31B7C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288</Words>
  <Characters>1645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</dc:creator>
  <cp:keywords/>
  <dc:description/>
  <cp:lastModifiedBy>Obshtina</cp:lastModifiedBy>
  <cp:revision>4</cp:revision>
  <dcterms:created xsi:type="dcterms:W3CDTF">2011-01-13T07:33:00Z</dcterms:created>
  <dcterms:modified xsi:type="dcterms:W3CDTF">2011-02-18T11:52:00Z</dcterms:modified>
</cp:coreProperties>
</file>